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656" w:rsidRDefault="00237656" w:rsidP="002376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WHYTLOK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237656" w:rsidRDefault="00237656" w:rsidP="002376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7656" w:rsidRDefault="00237656" w:rsidP="002376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7656" w:rsidRDefault="00237656" w:rsidP="002376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May1418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Crediton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</w:t>
      </w:r>
    </w:p>
    <w:p w:rsidR="00237656" w:rsidRDefault="00237656" w:rsidP="002376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37656" w:rsidRDefault="00237656" w:rsidP="002376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F7FB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21-65)</w:t>
      </w:r>
    </w:p>
    <w:p w:rsidR="00237656" w:rsidRDefault="00237656" w:rsidP="002376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7656" w:rsidRDefault="00237656" w:rsidP="002376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37656" w:rsidRDefault="00237656" w:rsidP="002376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October 2015</w:t>
      </w:r>
      <w:bookmarkStart w:id="0" w:name="_GoBack"/>
      <w:bookmarkEnd w:id="0"/>
    </w:p>
    <w:sectPr w:rsidR="00DD5B8A" w:rsidRPr="002376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656" w:rsidRDefault="00237656" w:rsidP="00564E3C">
      <w:pPr>
        <w:spacing w:after="0" w:line="240" w:lineRule="auto"/>
      </w:pPr>
      <w:r>
        <w:separator/>
      </w:r>
    </w:p>
  </w:endnote>
  <w:endnote w:type="continuationSeparator" w:id="0">
    <w:p w:rsidR="00237656" w:rsidRDefault="0023765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37656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656" w:rsidRDefault="00237656" w:rsidP="00564E3C">
      <w:pPr>
        <w:spacing w:after="0" w:line="240" w:lineRule="auto"/>
      </w:pPr>
      <w:r>
        <w:separator/>
      </w:r>
    </w:p>
  </w:footnote>
  <w:footnote w:type="continuationSeparator" w:id="0">
    <w:p w:rsidR="00237656" w:rsidRDefault="0023765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656"/>
    <w:rsid w:val="0023765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4BEBA"/>
  <w15:chartTrackingRefBased/>
  <w15:docId w15:val="{C03531A6-6FC0-427C-AC67-D45E0CBA5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376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2015-10-20T19:45:00Z</dcterms:created>
  <dcterms:modified xsi:type="dcterms:W3CDTF">2015-10-20T19:47:00Z</dcterms:modified>
</cp:coreProperties>
</file>